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C682F" w14:textId="77777777" w:rsidR="000606F5" w:rsidRDefault="000606F5" w:rsidP="000606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ASSHEBY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5275A498" w14:textId="77777777" w:rsidR="000606F5" w:rsidRDefault="000606F5" w:rsidP="000606F5">
      <w:pPr>
        <w:pStyle w:val="NoSpacing"/>
        <w:rPr>
          <w:rFonts w:cs="Times New Roman"/>
          <w:szCs w:val="24"/>
        </w:rPr>
      </w:pPr>
    </w:p>
    <w:p w14:paraId="06384D0A" w14:textId="77777777" w:rsidR="000606F5" w:rsidRDefault="000606F5" w:rsidP="000606F5">
      <w:pPr>
        <w:pStyle w:val="NoSpacing"/>
        <w:rPr>
          <w:rFonts w:cs="Times New Roman"/>
          <w:szCs w:val="24"/>
        </w:rPr>
      </w:pPr>
    </w:p>
    <w:p w14:paraId="38F028BD" w14:textId="77777777" w:rsidR="000606F5" w:rsidRDefault="000606F5" w:rsidP="000606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 xml:space="preserve">He made a plaint of debt against Henry del Hill of </w:t>
      </w:r>
      <w:proofErr w:type="spellStart"/>
      <w:r>
        <w:rPr>
          <w:rFonts w:cs="Times New Roman"/>
          <w:szCs w:val="24"/>
        </w:rPr>
        <w:t>Guilsborough</w:t>
      </w:r>
      <w:proofErr w:type="spellEnd"/>
      <w:r>
        <w:rPr>
          <w:rFonts w:cs="Times New Roman"/>
          <w:szCs w:val="24"/>
        </w:rPr>
        <w:t>,</w:t>
      </w:r>
    </w:p>
    <w:p w14:paraId="7057A5A9" w14:textId="77777777" w:rsidR="000606F5" w:rsidRDefault="000606F5" w:rsidP="000606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Northamptonshire(q.v.) and Thomas </w:t>
      </w:r>
      <w:proofErr w:type="spellStart"/>
      <w:r>
        <w:rPr>
          <w:rFonts w:cs="Times New Roman"/>
          <w:szCs w:val="24"/>
        </w:rPr>
        <w:t>Lightfote</w:t>
      </w:r>
      <w:proofErr w:type="spellEnd"/>
      <w:r>
        <w:rPr>
          <w:rFonts w:cs="Times New Roman"/>
          <w:szCs w:val="24"/>
        </w:rPr>
        <w:t xml:space="preserve"> of London, spurrier(q.v.).</w:t>
      </w:r>
    </w:p>
    <w:p w14:paraId="6D7B3DC7" w14:textId="77777777" w:rsidR="000606F5" w:rsidRDefault="000606F5" w:rsidP="000606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D3DAB">
          <w:rPr>
            <w:rStyle w:val="Hyperlink"/>
            <w:rFonts w:cs="Times New Roman"/>
            <w:szCs w:val="24"/>
          </w:rPr>
          <w:t>https://waalt.uh.edu/index.php/CP40/618:_A-J</w:t>
        </w:r>
      </w:hyperlink>
      <w:r>
        <w:rPr>
          <w:rFonts w:cs="Times New Roman"/>
          <w:szCs w:val="24"/>
        </w:rPr>
        <w:t xml:space="preserve"> )</w:t>
      </w:r>
    </w:p>
    <w:p w14:paraId="2BFDDF06" w14:textId="77777777" w:rsidR="000606F5" w:rsidRDefault="000606F5" w:rsidP="000606F5">
      <w:pPr>
        <w:pStyle w:val="NoSpacing"/>
        <w:rPr>
          <w:rFonts w:cs="Times New Roman"/>
          <w:szCs w:val="24"/>
        </w:rPr>
      </w:pPr>
    </w:p>
    <w:p w14:paraId="4561BA07" w14:textId="77777777" w:rsidR="000606F5" w:rsidRDefault="000606F5" w:rsidP="000606F5">
      <w:pPr>
        <w:pStyle w:val="NoSpacing"/>
        <w:rPr>
          <w:rFonts w:cs="Times New Roman"/>
          <w:szCs w:val="24"/>
        </w:rPr>
      </w:pPr>
    </w:p>
    <w:p w14:paraId="512A7802" w14:textId="77777777" w:rsidR="000606F5" w:rsidRDefault="000606F5" w:rsidP="000606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2024</w:t>
      </w:r>
    </w:p>
    <w:p w14:paraId="524169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8B5B1" w14:textId="77777777" w:rsidR="000606F5" w:rsidRDefault="000606F5" w:rsidP="009139A6">
      <w:r>
        <w:separator/>
      </w:r>
    </w:p>
  </w:endnote>
  <w:endnote w:type="continuationSeparator" w:id="0">
    <w:p w14:paraId="1C81FCB1" w14:textId="77777777" w:rsidR="000606F5" w:rsidRDefault="000606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08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C671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A1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71CB2" w14:textId="77777777" w:rsidR="000606F5" w:rsidRDefault="000606F5" w:rsidP="009139A6">
      <w:r>
        <w:separator/>
      </w:r>
    </w:p>
  </w:footnote>
  <w:footnote w:type="continuationSeparator" w:id="0">
    <w:p w14:paraId="136DD9F6" w14:textId="77777777" w:rsidR="000606F5" w:rsidRDefault="000606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84E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0AC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1E2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6F5"/>
    <w:rsid w:val="000606F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4F029"/>
  <w15:chartTrackingRefBased/>
  <w15:docId w15:val="{645754DB-ABF0-4519-ACBC-8E721126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606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2024-04-29T10:38:00Z</dcterms:created>
  <dcterms:modified xsi:type="dcterms:W3CDTF">2024-04-29T10:39:00Z</dcterms:modified>
</cp:coreProperties>
</file>